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3FC" w:rsidRDefault="001353FC" w:rsidP="001353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GOLDESMYTH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353FC" w:rsidRDefault="001353FC" w:rsidP="001353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53FC" w:rsidRDefault="001353FC" w:rsidP="001353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53FC" w:rsidRDefault="001353FC" w:rsidP="001353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1353FC" w:rsidRDefault="001353FC" w:rsidP="001353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into lands held by the late Thomas de Crewe(q.v.).</w:t>
      </w:r>
    </w:p>
    <w:p w:rsidR="001353FC" w:rsidRDefault="001353FC" w:rsidP="001353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713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21-82)</w:t>
      </w:r>
    </w:p>
    <w:p w:rsidR="001353FC" w:rsidRDefault="001353FC" w:rsidP="001353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53FC" w:rsidRDefault="001353FC" w:rsidP="001353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353FC" w:rsidRDefault="001353FC" w:rsidP="001353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2015</w:t>
      </w:r>
      <w:bookmarkStart w:id="0" w:name="_GoBack"/>
      <w:bookmarkEnd w:id="0"/>
    </w:p>
    <w:sectPr w:rsidR="00DD5B8A" w:rsidRPr="001353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3FC" w:rsidRDefault="001353FC" w:rsidP="00564E3C">
      <w:pPr>
        <w:spacing w:after="0" w:line="240" w:lineRule="auto"/>
      </w:pPr>
      <w:r>
        <w:separator/>
      </w:r>
    </w:p>
  </w:endnote>
  <w:endnote w:type="continuationSeparator" w:id="0">
    <w:p w:rsidR="001353FC" w:rsidRDefault="001353F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353FC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3FC" w:rsidRDefault="001353FC" w:rsidP="00564E3C">
      <w:pPr>
        <w:spacing w:after="0" w:line="240" w:lineRule="auto"/>
      </w:pPr>
      <w:r>
        <w:separator/>
      </w:r>
    </w:p>
  </w:footnote>
  <w:footnote w:type="continuationSeparator" w:id="0">
    <w:p w:rsidR="001353FC" w:rsidRDefault="001353F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3FC"/>
    <w:rsid w:val="001353F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AE49D"/>
  <w15:chartTrackingRefBased/>
  <w15:docId w15:val="{8AFAC099-ED43-4F1F-9A6E-17A241FF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353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2015-11-01T20:48:00Z</dcterms:created>
  <dcterms:modified xsi:type="dcterms:W3CDTF">2015-11-01T20:49:00Z</dcterms:modified>
</cp:coreProperties>
</file>